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81FE7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RAYNER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516CB1C4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</w:p>
    <w:p w14:paraId="51EC85AB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</w:p>
    <w:p w14:paraId="79D0C650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Lawrence </w:t>
      </w:r>
      <w:proofErr w:type="spellStart"/>
      <w:r>
        <w:rPr>
          <w:rFonts w:cs="Times New Roman"/>
          <w:szCs w:val="24"/>
        </w:rPr>
        <w:t>Peryn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Warehorne</w:t>
      </w:r>
      <w:proofErr w:type="spellEnd"/>
      <w:r>
        <w:rPr>
          <w:rFonts w:cs="Times New Roman"/>
          <w:szCs w:val="24"/>
        </w:rPr>
        <w:t>, Kent(q.v.).</w:t>
      </w:r>
    </w:p>
    <w:p w14:paraId="5954D90E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2717E0CE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</w:p>
    <w:p w14:paraId="5A17F5D5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</w:p>
    <w:p w14:paraId="643ED2A7" w14:textId="77777777" w:rsidR="00580311" w:rsidRDefault="00580311" w:rsidP="0058031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8 August 2023</w:t>
      </w:r>
    </w:p>
    <w:p w14:paraId="22933C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E7B25" w14:textId="77777777" w:rsidR="00580311" w:rsidRDefault="00580311" w:rsidP="009139A6">
      <w:r>
        <w:separator/>
      </w:r>
    </w:p>
  </w:endnote>
  <w:endnote w:type="continuationSeparator" w:id="0">
    <w:p w14:paraId="4F71848E" w14:textId="77777777" w:rsidR="00580311" w:rsidRDefault="005803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339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58EB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2720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6FA0" w14:textId="77777777" w:rsidR="00580311" w:rsidRDefault="00580311" w:rsidP="009139A6">
      <w:r>
        <w:separator/>
      </w:r>
    </w:p>
  </w:footnote>
  <w:footnote w:type="continuationSeparator" w:id="0">
    <w:p w14:paraId="4F90F208" w14:textId="77777777" w:rsidR="00580311" w:rsidRDefault="005803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7E76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C62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41AE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311"/>
    <w:rsid w:val="000666E0"/>
    <w:rsid w:val="002510B7"/>
    <w:rsid w:val="0058031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9181CD"/>
  <w15:chartTrackingRefBased/>
  <w15:docId w15:val="{8C53ED59-B0F6-4A64-B83B-D99A8838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803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2023-10-07T06:49:00Z</dcterms:created>
  <dcterms:modified xsi:type="dcterms:W3CDTF">2023-10-07T06:50:00Z</dcterms:modified>
</cp:coreProperties>
</file>